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9E3" w:rsidRPr="002A4BAB" w:rsidRDefault="00C719E3" w:rsidP="002738E7">
      <w:pPr>
        <w:spacing w:line="216" w:lineRule="auto"/>
        <w:ind w:left="4320"/>
      </w:pPr>
      <w:r w:rsidRPr="002A4BAB">
        <w:t xml:space="preserve">Приложение № </w:t>
      </w:r>
      <w:r>
        <w:t>9</w:t>
      </w:r>
    </w:p>
    <w:p w:rsidR="00C719E3" w:rsidRPr="002A4BAB" w:rsidRDefault="00C719E3" w:rsidP="002738E7">
      <w:pPr>
        <w:spacing w:line="216" w:lineRule="auto"/>
        <w:ind w:left="4320"/>
      </w:pPr>
      <w:r w:rsidRPr="002A4BAB">
        <w:t xml:space="preserve">к Административному регламенту предоставления комитетом </w:t>
      </w:r>
      <w:r w:rsidRPr="002A4BAB">
        <w:rPr>
          <w:bCs/>
        </w:rPr>
        <w:t>социального обеспечения, материнства и детства 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C719E3" w:rsidRDefault="00C719E3" w:rsidP="002738E7">
      <w:pPr>
        <w:spacing w:line="216" w:lineRule="auto"/>
      </w:pPr>
    </w:p>
    <w:p w:rsidR="00C719E3" w:rsidRPr="002A4BAB" w:rsidRDefault="00C719E3" w:rsidP="002738E7">
      <w:pPr>
        <w:spacing w:line="216" w:lineRule="auto"/>
      </w:pPr>
    </w:p>
    <w:p w:rsidR="00C719E3" w:rsidRPr="00935C38" w:rsidRDefault="00C719E3" w:rsidP="002738E7">
      <w:pPr>
        <w:jc w:val="center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Форма межведомственного запроса о представлении документов и информации</w:t>
      </w:r>
    </w:p>
    <w:p w:rsidR="00C719E3" w:rsidRPr="00935C38" w:rsidRDefault="00C719E3" w:rsidP="002738E7">
      <w:pPr>
        <w:jc w:val="center"/>
        <w:rPr>
          <w:rStyle w:val="markedcontent"/>
          <w:sz w:val="28"/>
          <w:szCs w:val="28"/>
        </w:rPr>
      </w:pPr>
    </w:p>
    <w:p w:rsidR="00C719E3" w:rsidRPr="00935C38" w:rsidRDefault="00C719E3" w:rsidP="002738E7">
      <w:pPr>
        <w:jc w:val="right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</w:t>
      </w:r>
      <w:r>
        <w:rPr>
          <w:rStyle w:val="markedcontent"/>
          <w:sz w:val="28"/>
          <w:szCs w:val="28"/>
        </w:rPr>
        <w:t>_______</w:t>
      </w:r>
    </w:p>
    <w:p w:rsidR="00C719E3" w:rsidRPr="00935C38" w:rsidRDefault="00C719E3" w:rsidP="002738E7">
      <w:pPr>
        <w:jc w:val="right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</w:t>
      </w:r>
      <w:r>
        <w:rPr>
          <w:rStyle w:val="markedcontent"/>
          <w:sz w:val="28"/>
          <w:szCs w:val="28"/>
        </w:rPr>
        <w:t>_______</w:t>
      </w:r>
    </w:p>
    <w:p w:rsidR="00C719E3" w:rsidRDefault="00C719E3" w:rsidP="002738E7">
      <w:pPr>
        <w:ind w:firstLine="4860"/>
        <w:jc w:val="both"/>
        <w:rPr>
          <w:rStyle w:val="markedcontent"/>
          <w:sz w:val="18"/>
          <w:szCs w:val="18"/>
        </w:rPr>
      </w:pPr>
      <w:r>
        <w:rPr>
          <w:rStyle w:val="markedcontent"/>
          <w:sz w:val="18"/>
          <w:szCs w:val="18"/>
        </w:rPr>
        <w:t>(н</w:t>
      </w:r>
      <w:r w:rsidRPr="001E4348">
        <w:rPr>
          <w:rStyle w:val="markedcontent"/>
          <w:sz w:val="18"/>
          <w:szCs w:val="18"/>
        </w:rPr>
        <w:t>аименование органа (организации),</w:t>
      </w:r>
      <w:r>
        <w:rPr>
          <w:rStyle w:val="markedcontent"/>
          <w:sz w:val="18"/>
          <w:szCs w:val="18"/>
        </w:rPr>
        <w:t xml:space="preserve"> </w:t>
      </w:r>
      <w:r w:rsidRPr="001E4348">
        <w:rPr>
          <w:rStyle w:val="markedcontent"/>
          <w:sz w:val="18"/>
          <w:szCs w:val="18"/>
        </w:rPr>
        <w:t>в адрес которого</w:t>
      </w:r>
    </w:p>
    <w:p w:rsidR="00C719E3" w:rsidRPr="001E4348" w:rsidRDefault="00C719E3" w:rsidP="002738E7">
      <w:pPr>
        <w:ind w:firstLine="4860"/>
        <w:jc w:val="both"/>
        <w:rPr>
          <w:rStyle w:val="markedcontent"/>
          <w:sz w:val="18"/>
          <w:szCs w:val="18"/>
        </w:rPr>
      </w:pPr>
      <w:r w:rsidRPr="001E4348">
        <w:rPr>
          <w:rStyle w:val="markedcontent"/>
          <w:sz w:val="18"/>
          <w:szCs w:val="18"/>
        </w:rPr>
        <w:t>направляется</w:t>
      </w:r>
      <w:r>
        <w:rPr>
          <w:rStyle w:val="markedcontent"/>
          <w:sz w:val="18"/>
          <w:szCs w:val="18"/>
        </w:rPr>
        <w:t xml:space="preserve"> </w:t>
      </w:r>
      <w:r w:rsidRPr="001E4348">
        <w:rPr>
          <w:rStyle w:val="markedcontent"/>
          <w:sz w:val="18"/>
          <w:szCs w:val="18"/>
        </w:rPr>
        <w:t>межведомственный запрос</w:t>
      </w:r>
    </w:p>
    <w:p w:rsidR="00C719E3" w:rsidRDefault="00C719E3" w:rsidP="002738E7">
      <w:pPr>
        <w:ind w:firstLine="5220"/>
        <w:jc w:val="both"/>
        <w:rPr>
          <w:rStyle w:val="markedcontent"/>
          <w:sz w:val="35"/>
          <w:szCs w:val="35"/>
        </w:rPr>
      </w:pPr>
    </w:p>
    <w:p w:rsidR="00C719E3" w:rsidRPr="00935C38" w:rsidRDefault="00C719E3" w:rsidP="002738E7">
      <w:pPr>
        <w:jc w:val="center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Межведомственный запрос о представлении документов и информации</w:t>
      </w:r>
    </w:p>
    <w:p w:rsidR="00C719E3" w:rsidRPr="00935C38" w:rsidRDefault="00C719E3" w:rsidP="002738E7">
      <w:pPr>
        <w:ind w:firstLine="5220"/>
        <w:jc w:val="both"/>
        <w:rPr>
          <w:rStyle w:val="markedcontent"/>
          <w:sz w:val="28"/>
          <w:szCs w:val="28"/>
        </w:rPr>
      </w:pP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 xml:space="preserve">На основании ст. 6 Федерального закона от 27.07.2010 </w:t>
      </w:r>
      <w:r>
        <w:rPr>
          <w:rStyle w:val="markedcontent"/>
          <w:sz w:val="28"/>
          <w:szCs w:val="28"/>
        </w:rPr>
        <w:t>№</w:t>
      </w:r>
      <w:r w:rsidRPr="00935C38">
        <w:rPr>
          <w:rStyle w:val="markedcontent"/>
          <w:sz w:val="28"/>
          <w:szCs w:val="28"/>
        </w:rPr>
        <w:t xml:space="preserve"> 210-ФЗ «Об организации оказания государственных и муниципальных услуг» для оказания государственной услуги: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16"/>
          <w:szCs w:val="16"/>
        </w:rPr>
        <w:t>(полное наименование государственной услуги, номер (идентификатор) услуги в реестре государственных услуг (если имеется))</w:t>
      </w:r>
      <w:r>
        <w:rPr>
          <w:rStyle w:val="markedcontent"/>
          <w:sz w:val="16"/>
          <w:szCs w:val="16"/>
        </w:rPr>
        <w:t xml:space="preserve"> </w:t>
      </w:r>
      <w:r w:rsidRPr="001E4348">
        <w:rPr>
          <w:rStyle w:val="markedcontent"/>
          <w:sz w:val="35"/>
          <w:szCs w:val="35"/>
        </w:rPr>
        <w:t>________________________________</w:t>
      </w:r>
      <w:r>
        <w:rPr>
          <w:rStyle w:val="markedcontent"/>
          <w:sz w:val="35"/>
          <w:szCs w:val="35"/>
        </w:rPr>
        <w:t>_____________________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в соответствии с: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</w:t>
      </w:r>
      <w:r>
        <w:rPr>
          <w:rStyle w:val="markedcontent"/>
          <w:sz w:val="35"/>
          <w:szCs w:val="35"/>
        </w:rPr>
        <w:t>___________________________</w:t>
      </w:r>
    </w:p>
    <w:p w:rsidR="00C719E3" w:rsidRPr="00935C38" w:rsidRDefault="00C719E3" w:rsidP="002738E7">
      <w:pPr>
        <w:jc w:val="both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(указание на положения нормативного правового акта, которыми предусмотрено представление документов и информации, необходимых для предоставления государственной услуги, и указание на реквизиты данного нормативного правового акта)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прошу представить: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C719E3" w:rsidRPr="00935C38" w:rsidRDefault="00C719E3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(наименования документов и информации, необходимых для предоставления государственной услуги)</w:t>
      </w:r>
    </w:p>
    <w:p w:rsidR="00C719E3" w:rsidRDefault="00C719E3" w:rsidP="002738E7">
      <w:pPr>
        <w:jc w:val="both"/>
        <w:rPr>
          <w:rStyle w:val="markedcontent"/>
          <w:sz w:val="35"/>
          <w:szCs w:val="35"/>
        </w:rPr>
      </w:pPr>
      <w:r w:rsidRPr="001E4348">
        <w:rPr>
          <w:rStyle w:val="markedcontent"/>
          <w:sz w:val="35"/>
          <w:szCs w:val="35"/>
        </w:rPr>
        <w:t>________________________________</w:t>
      </w:r>
      <w:r>
        <w:rPr>
          <w:rStyle w:val="markedcontent"/>
          <w:sz w:val="35"/>
          <w:szCs w:val="35"/>
        </w:rPr>
        <w:t>_____________________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в отношении: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_________________________________________________________________</w:t>
      </w:r>
    </w:p>
    <w:p w:rsidR="00C719E3" w:rsidRPr="00935C38" w:rsidRDefault="00C719E3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(наименование физического лица; фамилия, имя, отчество гражданина)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Сообщаем сведения, необходимые для представления документа и информации:</w:t>
      </w:r>
    </w:p>
    <w:p w:rsidR="00C719E3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_________________________________________________________________</w:t>
      </w:r>
    </w:p>
    <w:p w:rsidR="00C719E3" w:rsidRPr="00935C38" w:rsidRDefault="00C719E3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(сведения, необходимые для представления документов и информации, установленные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</w:t>
      </w:r>
      <w:r>
        <w:rPr>
          <w:rStyle w:val="markedcontent"/>
          <w:sz w:val="35"/>
          <w:szCs w:val="35"/>
        </w:rPr>
        <w:t>__________</w:t>
      </w:r>
    </w:p>
    <w:p w:rsidR="00C719E3" w:rsidRPr="00935C38" w:rsidRDefault="00C719E3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административным регламентом предоставления государственной услуги, а также сведения,</w:t>
      </w:r>
      <w:r>
        <w:rPr>
          <w:rStyle w:val="markedcontent"/>
          <w:sz w:val="18"/>
          <w:szCs w:val="18"/>
        </w:rPr>
        <w:t xml:space="preserve"> </w:t>
      </w:r>
      <w:r w:rsidRPr="00935C38">
        <w:rPr>
          <w:rStyle w:val="markedcontent"/>
          <w:sz w:val="18"/>
          <w:szCs w:val="18"/>
        </w:rPr>
        <w:t>предусмотренные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</w:t>
      </w:r>
      <w:r>
        <w:rPr>
          <w:rStyle w:val="markedcontent"/>
          <w:sz w:val="35"/>
          <w:szCs w:val="35"/>
        </w:rPr>
        <w:t>______</w:t>
      </w:r>
    </w:p>
    <w:p w:rsidR="00C719E3" w:rsidRPr="00935C38" w:rsidRDefault="00C719E3" w:rsidP="002738E7">
      <w:pPr>
        <w:jc w:val="center"/>
        <w:rPr>
          <w:sz w:val="18"/>
          <w:szCs w:val="18"/>
        </w:rPr>
      </w:pPr>
      <w:r w:rsidRPr="00935C38">
        <w:rPr>
          <w:rStyle w:val="markedcontent"/>
          <w:sz w:val="18"/>
          <w:szCs w:val="18"/>
        </w:rPr>
        <w:t>нормативными правовыми актами как необходимые для представления таких</w:t>
      </w:r>
      <w:r>
        <w:rPr>
          <w:rStyle w:val="markedcontent"/>
          <w:sz w:val="18"/>
          <w:szCs w:val="18"/>
        </w:rPr>
        <w:t xml:space="preserve"> </w:t>
      </w:r>
      <w:r w:rsidRPr="00935C38">
        <w:rPr>
          <w:rStyle w:val="markedcontent"/>
          <w:sz w:val="18"/>
          <w:szCs w:val="18"/>
        </w:rPr>
        <w:t>документов и информации)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</w:t>
      </w:r>
      <w:r>
        <w:rPr>
          <w:rStyle w:val="markedcontent"/>
          <w:sz w:val="35"/>
          <w:szCs w:val="35"/>
        </w:rPr>
        <w:t>_____________________________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Срок ожидаемого ответа на межведомственный запрос: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Контактные сведения для направления ответа на межведомственный запрос: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C719E3" w:rsidRDefault="00C719E3" w:rsidP="002738E7">
      <w:pPr>
        <w:jc w:val="center"/>
        <w:rPr>
          <w:sz w:val="18"/>
          <w:szCs w:val="18"/>
        </w:rPr>
      </w:pPr>
      <w:r w:rsidRPr="00935C38">
        <w:rPr>
          <w:rStyle w:val="markedcontent"/>
          <w:sz w:val="18"/>
          <w:szCs w:val="18"/>
        </w:rPr>
        <w:t>(почтовый адрес с индексом; адрес для направления электронных сообщений)</w:t>
      </w:r>
    </w:p>
    <w:p w:rsidR="00C719E3" w:rsidRPr="00935C38" w:rsidRDefault="00C719E3" w:rsidP="002738E7">
      <w:pPr>
        <w:jc w:val="both"/>
        <w:rPr>
          <w:sz w:val="18"/>
          <w:szCs w:val="18"/>
        </w:rPr>
      </w:pP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Межведомственный запрос подготовил и направил: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C719E3" w:rsidRPr="00935C38" w:rsidRDefault="00C719E3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(должность)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C719E3" w:rsidRPr="00935C38" w:rsidRDefault="00C719E3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(фамилия, имя, отчество полностью)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C719E3" w:rsidRPr="00935C38" w:rsidRDefault="00C719E3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(номер служебного телефона, адрес электронной почты)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Должность лица, подписавшего межведомственный запрос</w:t>
      </w:r>
    </w:p>
    <w:p w:rsidR="00C719E3" w:rsidRPr="00935C38" w:rsidRDefault="00C719E3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C719E3" w:rsidRPr="00441614" w:rsidRDefault="00C719E3" w:rsidP="002738E7">
      <w:pPr>
        <w:jc w:val="center"/>
        <w:rPr>
          <w:rStyle w:val="markedcontent"/>
          <w:sz w:val="18"/>
          <w:szCs w:val="18"/>
        </w:rPr>
      </w:pPr>
      <w:r w:rsidRPr="00441614">
        <w:rPr>
          <w:rStyle w:val="markedcontent"/>
          <w:sz w:val="18"/>
          <w:szCs w:val="18"/>
        </w:rPr>
        <w:t>(должность)</w:t>
      </w:r>
    </w:p>
    <w:p w:rsidR="00C719E3" w:rsidRPr="001B4E68" w:rsidRDefault="00C719E3" w:rsidP="002738E7">
      <w:pPr>
        <w:jc w:val="both"/>
        <w:rPr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C719E3" w:rsidRPr="00441614" w:rsidRDefault="00C719E3" w:rsidP="002738E7">
      <w:pPr>
        <w:jc w:val="center"/>
        <w:rPr>
          <w:rStyle w:val="markedcontent"/>
          <w:sz w:val="18"/>
          <w:szCs w:val="18"/>
        </w:rPr>
      </w:pPr>
      <w:r w:rsidRPr="00441614">
        <w:rPr>
          <w:rStyle w:val="markedcontent"/>
          <w:sz w:val="18"/>
          <w:szCs w:val="18"/>
        </w:rPr>
        <w:t>(фамилия, имя, отчество полностью (последнее - при наличии))</w:t>
      </w:r>
    </w:p>
    <w:p w:rsidR="00C719E3" w:rsidRPr="001B4E68" w:rsidRDefault="00C719E3" w:rsidP="002738E7">
      <w:pPr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____________                                                                              _______________</w:t>
      </w:r>
    </w:p>
    <w:p w:rsidR="00C719E3" w:rsidRPr="001B4E68" w:rsidRDefault="00C719E3" w:rsidP="002738E7">
      <w:pPr>
        <w:jc w:val="both"/>
        <w:rPr>
          <w:rStyle w:val="markedcontent"/>
          <w:sz w:val="18"/>
          <w:szCs w:val="18"/>
        </w:rPr>
      </w:pPr>
      <w:r w:rsidRPr="001B4E68">
        <w:rPr>
          <w:rStyle w:val="markedcontent"/>
          <w:sz w:val="18"/>
          <w:szCs w:val="18"/>
        </w:rPr>
        <w:t>Дата Подпись</w:t>
      </w:r>
    </w:p>
    <w:p w:rsidR="00C719E3" w:rsidRDefault="00C719E3" w:rsidP="002738E7">
      <w:pPr>
        <w:jc w:val="both"/>
        <w:rPr>
          <w:rStyle w:val="markedcontent"/>
          <w:sz w:val="28"/>
          <w:szCs w:val="28"/>
        </w:rPr>
      </w:pPr>
    </w:p>
    <w:p w:rsidR="00C719E3" w:rsidRPr="001B4E68" w:rsidRDefault="00C719E3" w:rsidP="002738E7">
      <w:pPr>
        <w:jc w:val="both"/>
        <w:rPr>
          <w:sz w:val="28"/>
          <w:szCs w:val="28"/>
        </w:rPr>
      </w:pPr>
      <w:r w:rsidRPr="001B4E68">
        <w:rPr>
          <w:rStyle w:val="markedcontent"/>
          <w:sz w:val="28"/>
          <w:szCs w:val="28"/>
        </w:rPr>
        <w:t>Печать</w:t>
      </w:r>
    </w:p>
    <w:p w:rsidR="00C719E3" w:rsidRPr="002738E7" w:rsidRDefault="00C719E3" w:rsidP="002738E7"/>
    <w:sectPr w:rsidR="00C719E3" w:rsidRPr="002738E7" w:rsidSect="00C23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A2D"/>
    <w:rsid w:val="00033D09"/>
    <w:rsid w:val="00075B1F"/>
    <w:rsid w:val="001B4E68"/>
    <w:rsid w:val="001E4348"/>
    <w:rsid w:val="002738E7"/>
    <w:rsid w:val="002A4BAB"/>
    <w:rsid w:val="00415F4F"/>
    <w:rsid w:val="00437A3D"/>
    <w:rsid w:val="00441614"/>
    <w:rsid w:val="00465E3D"/>
    <w:rsid w:val="005826DD"/>
    <w:rsid w:val="005F200B"/>
    <w:rsid w:val="00605952"/>
    <w:rsid w:val="00767A82"/>
    <w:rsid w:val="00847EDE"/>
    <w:rsid w:val="008B72C8"/>
    <w:rsid w:val="008D00F2"/>
    <w:rsid w:val="00935C38"/>
    <w:rsid w:val="00957912"/>
    <w:rsid w:val="00C052E6"/>
    <w:rsid w:val="00C23574"/>
    <w:rsid w:val="00C719E3"/>
    <w:rsid w:val="00CB3372"/>
    <w:rsid w:val="00E355C5"/>
    <w:rsid w:val="00EC7069"/>
    <w:rsid w:val="00F6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2D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66A2D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markedcontent">
    <w:name w:val="markedcontent"/>
    <w:basedOn w:val="DefaultParagraphFont"/>
    <w:uiPriority w:val="99"/>
    <w:rsid w:val="002738E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498</Words>
  <Characters>2843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6</cp:revision>
  <dcterms:created xsi:type="dcterms:W3CDTF">2021-09-01T06:51:00Z</dcterms:created>
  <dcterms:modified xsi:type="dcterms:W3CDTF">2022-09-07T11:20:00Z</dcterms:modified>
</cp:coreProperties>
</file>